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53D51">
        <w:rPr>
          <w:rFonts w:cs="Arial"/>
          <w:b/>
          <w:caps/>
          <w:sz w:val="28"/>
          <w:szCs w:val="28"/>
        </w:rPr>
        <w:t>1541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53D5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Capina, limpeza e revitalização de área de lazer localizada defronte do nº 365 da Rua Dinamarca, no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C3451" w:rsidRPr="00590813" w:rsidRDefault="001C0B81" w:rsidP="001C0B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90813">
        <w:rPr>
          <w:rFonts w:cs="Arial"/>
          <w:b/>
        </w:rPr>
        <w:t>INDICAMOS</w:t>
      </w:r>
      <w:r w:rsidRPr="00590813">
        <w:rPr>
          <w:rFonts w:cs="Arial"/>
        </w:rPr>
        <w:t xml:space="preserve"> ao Excelentíssimo Senhor Prefeito Municipal de Jacareí que sejam tomadas </w:t>
      </w:r>
      <w:r w:rsidR="00E01EB2" w:rsidRPr="00590813">
        <w:rPr>
          <w:rFonts w:cs="Arial"/>
        </w:rPr>
        <w:t xml:space="preserve">as </w:t>
      </w:r>
      <w:r w:rsidRPr="00590813">
        <w:rPr>
          <w:rFonts w:cs="Arial"/>
        </w:rPr>
        <w:t>providências cabíveis</w:t>
      </w:r>
      <w:r w:rsidR="00E01EB2" w:rsidRPr="00590813">
        <w:rPr>
          <w:rFonts w:cs="Arial"/>
        </w:rPr>
        <w:t xml:space="preserve"> </w:t>
      </w:r>
      <w:r w:rsidR="00590813">
        <w:rPr>
          <w:rFonts w:cs="Arial"/>
        </w:rPr>
        <w:t xml:space="preserve">para </w:t>
      </w:r>
      <w:r w:rsidR="000C3451" w:rsidRPr="00590813">
        <w:rPr>
          <w:rFonts w:cs="Arial"/>
        </w:rPr>
        <w:t>c</w:t>
      </w:r>
      <w:r w:rsidR="000C3451" w:rsidRPr="00590813">
        <w:rPr>
          <w:rFonts w:cs="Arial"/>
        </w:rPr>
        <w:t>apina, limpeza e revitalização de área de lazer localizada defronte do nº 365 da Rua Dinamarca, no Jardim Colônia.</w:t>
      </w:r>
    </w:p>
    <w:p w:rsidR="001C0B81" w:rsidRPr="00590813" w:rsidRDefault="001C0B81" w:rsidP="001C0B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90813">
        <w:rPr>
          <w:rFonts w:cs="Arial"/>
        </w:rPr>
        <w:t>Segue</w:t>
      </w:r>
      <w:r w:rsidR="00590813">
        <w:rPr>
          <w:rFonts w:cs="Arial"/>
        </w:rPr>
        <w:t>m</w:t>
      </w:r>
      <w:r w:rsidRPr="00590813">
        <w:rPr>
          <w:rFonts w:cs="Arial"/>
        </w:rPr>
        <w:t xml:space="preserve"> fotos do local.</w:t>
      </w:r>
    </w:p>
    <w:p w:rsidR="001C0B81" w:rsidRPr="00590813" w:rsidRDefault="001C0B81" w:rsidP="001C0B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90813">
        <w:rPr>
          <w:rFonts w:cs="Arial"/>
        </w:rPr>
        <w:t>Na certeza de recebermos especial atenção ao indicado, subscrevemos agradecidos.</w:t>
      </w:r>
    </w:p>
    <w:p w:rsidR="001C0B81" w:rsidRDefault="001C0B81" w:rsidP="001C0B81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ROGÉRIO TIMÓTEO</w:t>
      </w: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Vereador – Republicanos</w:t>
      </w:r>
    </w:p>
    <w:p w:rsidR="000C3451" w:rsidRDefault="000C3451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2º Secretário</w:t>
      </w: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90813" w:rsidRDefault="00590813" w:rsidP="000C3451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1C0B81" w:rsidRDefault="001C0B81" w:rsidP="001C0B81">
      <w:pPr>
        <w:jc w:val="center"/>
        <w:rPr>
          <w:rFonts w:cs="Arial"/>
          <w:noProof/>
        </w:rPr>
      </w:pPr>
    </w:p>
    <w:p w:rsidR="001C0B81" w:rsidRDefault="001C0B81" w:rsidP="001C0B81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E404E78" wp14:editId="040F5685">
            <wp:extent cx="3933825" cy="2950472"/>
            <wp:effectExtent l="0" t="0" r="0" b="254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1-05-27 at 11.45.2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3376" cy="29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B81" w:rsidRDefault="001C0B81" w:rsidP="001C0B81">
      <w:pPr>
        <w:jc w:val="center"/>
        <w:rPr>
          <w:rFonts w:cs="Arial"/>
        </w:rPr>
      </w:pPr>
    </w:p>
    <w:p w:rsidR="00DA481C" w:rsidRDefault="00DA481C" w:rsidP="001C0B81">
      <w:pPr>
        <w:jc w:val="center"/>
        <w:rPr>
          <w:rFonts w:cs="Arial"/>
        </w:rPr>
      </w:pPr>
      <w:bookmarkStart w:id="0" w:name="_GoBack"/>
      <w:bookmarkEnd w:id="0"/>
    </w:p>
    <w:p w:rsidR="001C0B81" w:rsidRDefault="001C0B81" w:rsidP="001C0B81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B76E8C8" wp14:editId="7BCD30E5">
            <wp:extent cx="3924300" cy="2943328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1-05-27 at 11.45.20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643" cy="29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B81" w:rsidRPr="00ED4D34" w:rsidRDefault="001C0B81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sectPr w:rsidR="001C0B81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5C6" w:rsidRDefault="004965C6">
      <w:r>
        <w:separator/>
      </w:r>
    </w:p>
  </w:endnote>
  <w:endnote w:type="continuationSeparator" w:id="0">
    <w:p w:rsidR="004965C6" w:rsidRDefault="0049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5C6" w:rsidRDefault="004965C6">
      <w:r>
        <w:separator/>
      </w:r>
    </w:p>
  </w:footnote>
  <w:footnote w:type="continuationSeparator" w:id="0">
    <w:p w:rsidR="004965C6" w:rsidRDefault="00496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A481C">
      <w:rPr>
        <w:rFonts w:cs="Arial"/>
        <w:b/>
        <w:sz w:val="20"/>
        <w:szCs w:val="20"/>
        <w:u w:val="single"/>
      </w:rPr>
      <w:t>1.541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DA481C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DA481C">
      <w:rPr>
        <w:rFonts w:cs="Arial"/>
        <w:b/>
        <w:sz w:val="20"/>
        <w:szCs w:val="20"/>
        <w:u w:val="single"/>
      </w:rPr>
      <w:t xml:space="preserve">Vereador Rogério Timóteo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A481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A481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3451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0B81"/>
    <w:rsid w:val="001C3E9C"/>
    <w:rsid w:val="001C7A18"/>
    <w:rsid w:val="001E01CA"/>
    <w:rsid w:val="001E1AE8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610D"/>
    <w:rsid w:val="00451BDA"/>
    <w:rsid w:val="00487D64"/>
    <w:rsid w:val="00493115"/>
    <w:rsid w:val="004965C6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90813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53D51"/>
    <w:rsid w:val="00A754F5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727CE"/>
    <w:rsid w:val="00D8365B"/>
    <w:rsid w:val="00DA481C"/>
    <w:rsid w:val="00DB23E5"/>
    <w:rsid w:val="00DB48F6"/>
    <w:rsid w:val="00DD024E"/>
    <w:rsid w:val="00DD5C1F"/>
    <w:rsid w:val="00DE50DD"/>
    <w:rsid w:val="00E01EB2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2FB4-97ED-4C7A-ABAA-162912F9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2020-03-16T12:28:00Z</cp:lastPrinted>
  <dcterms:created xsi:type="dcterms:W3CDTF">2021-05-31T13:17:00Z</dcterms:created>
  <dcterms:modified xsi:type="dcterms:W3CDTF">2021-05-31T19:56:00Z</dcterms:modified>
</cp:coreProperties>
</file>